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D45E8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SWENGE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53FB93D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68B21879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361C675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9072A95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2F952D3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1EB2114" w14:textId="77777777" w:rsidR="00FD6544" w:rsidRDefault="00FD6544" w:rsidP="00FD6544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3460A720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AF84C91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29E54A2" w14:textId="77777777" w:rsidR="00FD6544" w:rsidRDefault="00FD6544" w:rsidP="00FD65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September 2022</w:t>
      </w:r>
    </w:p>
    <w:p w14:paraId="314DEC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5DCA4" w14:textId="77777777" w:rsidR="00FD6544" w:rsidRDefault="00FD6544" w:rsidP="009139A6">
      <w:r>
        <w:separator/>
      </w:r>
    </w:p>
  </w:endnote>
  <w:endnote w:type="continuationSeparator" w:id="0">
    <w:p w14:paraId="04AAA9EC" w14:textId="77777777" w:rsidR="00FD6544" w:rsidRDefault="00FD65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8C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F42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85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D3630" w14:textId="77777777" w:rsidR="00FD6544" w:rsidRDefault="00FD6544" w:rsidP="009139A6">
      <w:r>
        <w:separator/>
      </w:r>
    </w:p>
  </w:footnote>
  <w:footnote w:type="continuationSeparator" w:id="0">
    <w:p w14:paraId="0157C6B3" w14:textId="77777777" w:rsidR="00FD6544" w:rsidRDefault="00FD65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41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83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41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54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9E8A8"/>
  <w15:chartTrackingRefBased/>
  <w15:docId w15:val="{AE372CD2-A74B-4DCB-A3D0-8923D391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54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2022-09-29T20:00:00Z</dcterms:created>
  <dcterms:modified xsi:type="dcterms:W3CDTF">2022-09-29T20:00:00Z</dcterms:modified>
</cp:coreProperties>
</file>